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07BF6" w14:textId="77777777" w:rsidR="00116486" w:rsidRDefault="00116486" w:rsidP="001164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PYLAT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1C4096C3" w14:textId="77777777" w:rsidR="00116486" w:rsidRDefault="00116486" w:rsidP="001164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York.</w:t>
      </w:r>
    </w:p>
    <w:p w14:paraId="74E47D32" w14:textId="77777777" w:rsidR="00116486" w:rsidRDefault="00116486" w:rsidP="00116486">
      <w:pPr>
        <w:pStyle w:val="NoSpacing"/>
        <w:rPr>
          <w:rFonts w:cs="Times New Roman"/>
          <w:szCs w:val="24"/>
        </w:rPr>
      </w:pPr>
    </w:p>
    <w:p w14:paraId="7CA3D681" w14:textId="77777777" w:rsidR="00116486" w:rsidRDefault="00116486" w:rsidP="00116486">
      <w:pPr>
        <w:pStyle w:val="NoSpacing"/>
        <w:rPr>
          <w:rFonts w:cs="Times New Roman"/>
          <w:szCs w:val="24"/>
        </w:rPr>
      </w:pPr>
    </w:p>
    <w:p w14:paraId="34691012" w14:textId="77777777" w:rsidR="00116486" w:rsidRDefault="00116486" w:rsidP="001164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 xml:space="preserve">He was ordained acolyte in the church of the Dominicans in York by </w:t>
      </w:r>
    </w:p>
    <w:p w14:paraId="3D9A4A19" w14:textId="77777777" w:rsidR="00116486" w:rsidRDefault="00116486" w:rsidP="001164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Northbrugge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Suffragen</w:t>
      </w:r>
      <w:proofErr w:type="spellEnd"/>
      <w:r>
        <w:rPr>
          <w:rFonts w:cs="Times New Roman"/>
          <w:szCs w:val="24"/>
        </w:rPr>
        <w:t xml:space="preserve"> Archbishop of York(q.v.).</w:t>
      </w:r>
    </w:p>
    <w:p w14:paraId="63196677" w14:textId="77777777" w:rsidR="00116486" w:rsidRDefault="00116486" w:rsidP="001164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(York Clergy </w:t>
      </w:r>
      <w:proofErr w:type="spellStart"/>
      <w:r>
        <w:rPr>
          <w:rFonts w:cs="Times New Roman"/>
          <w:szCs w:val="24"/>
        </w:rPr>
        <w:t>Ordonations</w:t>
      </w:r>
      <w:proofErr w:type="spellEnd"/>
      <w:r>
        <w:rPr>
          <w:rFonts w:cs="Times New Roman"/>
          <w:szCs w:val="24"/>
        </w:rPr>
        <w:t xml:space="preserve"> 1400-24, ed. David </w:t>
      </w:r>
      <w:proofErr w:type="spellStart"/>
      <w:proofErr w:type="gramStart"/>
      <w:r>
        <w:rPr>
          <w:rFonts w:cs="Times New Roman"/>
          <w:szCs w:val="24"/>
        </w:rPr>
        <w:t>M.Smith</w:t>
      </w:r>
      <w:proofErr w:type="spellEnd"/>
      <w:proofErr w:type="gramEnd"/>
      <w:r>
        <w:rPr>
          <w:rFonts w:cs="Times New Roman"/>
          <w:szCs w:val="24"/>
        </w:rPr>
        <w:t>, 2020)</w:t>
      </w:r>
    </w:p>
    <w:p w14:paraId="607CC4B6" w14:textId="77777777" w:rsidR="00116486" w:rsidRDefault="00116486" w:rsidP="00116486">
      <w:pPr>
        <w:pStyle w:val="NoSpacing"/>
        <w:rPr>
          <w:rFonts w:cs="Times New Roman"/>
          <w:szCs w:val="24"/>
        </w:rPr>
      </w:pPr>
    </w:p>
    <w:p w14:paraId="2D936005" w14:textId="77777777" w:rsidR="00116486" w:rsidRDefault="00116486" w:rsidP="00116486">
      <w:pPr>
        <w:pStyle w:val="NoSpacing"/>
        <w:rPr>
          <w:rFonts w:cs="Times New Roman"/>
          <w:szCs w:val="24"/>
        </w:rPr>
      </w:pPr>
    </w:p>
    <w:p w14:paraId="09D77ADC" w14:textId="77777777" w:rsidR="00116486" w:rsidRDefault="00116486" w:rsidP="0011648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May 2024</w:t>
      </w:r>
    </w:p>
    <w:p w14:paraId="6E44C2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D8D1E3" w14:textId="77777777" w:rsidR="00116486" w:rsidRDefault="00116486" w:rsidP="009139A6">
      <w:r>
        <w:separator/>
      </w:r>
    </w:p>
  </w:endnote>
  <w:endnote w:type="continuationSeparator" w:id="0">
    <w:p w14:paraId="59323CD0" w14:textId="77777777" w:rsidR="00116486" w:rsidRDefault="001164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3802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7727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BD81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01A6E" w14:textId="77777777" w:rsidR="00116486" w:rsidRDefault="00116486" w:rsidP="009139A6">
      <w:r>
        <w:separator/>
      </w:r>
    </w:p>
  </w:footnote>
  <w:footnote w:type="continuationSeparator" w:id="0">
    <w:p w14:paraId="249C3AB5" w14:textId="77777777" w:rsidR="00116486" w:rsidRDefault="001164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0C8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223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8C1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486"/>
    <w:rsid w:val="000666E0"/>
    <w:rsid w:val="00116486"/>
    <w:rsid w:val="002510B7"/>
    <w:rsid w:val="00270799"/>
    <w:rsid w:val="005C130B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4BF1A"/>
  <w15:chartTrackingRefBased/>
  <w15:docId w15:val="{D109DBEA-36BF-4689-A2F0-661540631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2024-05-26T20:17:00Z</dcterms:created>
  <dcterms:modified xsi:type="dcterms:W3CDTF">2024-05-26T20:18:00Z</dcterms:modified>
</cp:coreProperties>
</file>